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A5CE" w14:textId="5C0F680A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FORM A-1</w:t>
      </w:r>
    </w:p>
    <w:p w14:paraId="78A584F5" w14:textId="77777777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RFQ QUESTIONS</w:t>
      </w:r>
    </w:p>
    <w:p w14:paraId="00EAA2E5" w14:textId="77777777" w:rsidR="009311C6" w:rsidRPr="004C77E8" w:rsidRDefault="009311C6" w:rsidP="009311C6">
      <w:pPr>
        <w:pStyle w:val="NormalAshurst"/>
        <w:rPr>
          <w:b/>
          <w:bCs/>
          <w:lang w:val="en-US"/>
        </w:rPr>
      </w:pPr>
      <w:r w:rsidRPr="004C77E8">
        <w:rPr>
          <w:b/>
          <w:bCs/>
          <w:lang w:val="en-US"/>
        </w:rPr>
        <w:t>INSTRUCTIONS:</w:t>
      </w:r>
    </w:p>
    <w:p w14:paraId="4477D048" w14:textId="03276DE7" w:rsidR="009311C6" w:rsidRPr="00205903" w:rsidRDefault="009311C6" w:rsidP="009311C6">
      <w:pPr>
        <w:pStyle w:val="NormalAshurst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one (1) copy of this </w:t>
      </w:r>
      <w:r w:rsidRPr="00A01C02">
        <w:rPr>
          <w:u w:val="single"/>
          <w:lang w:val="en-US"/>
        </w:rPr>
        <w:t xml:space="preserve">Form </w:t>
      </w:r>
      <w:r w:rsidR="00DA5F55">
        <w:rPr>
          <w:u w:val="single"/>
          <w:lang w:val="en-US"/>
        </w:rPr>
        <w:t>A-1</w:t>
      </w:r>
      <w:r w:rsidRPr="00205903">
        <w:rPr>
          <w:lang w:val="en-US"/>
        </w:rPr>
        <w:t xml:space="preserve"> by the deadline set out in </w:t>
      </w:r>
      <w:r w:rsidRPr="00656A8E">
        <w:rPr>
          <w:u w:val="single"/>
          <w:lang w:val="en-US"/>
        </w:rPr>
        <w:t xml:space="preserve">Section </w:t>
      </w:r>
      <w:r w:rsidR="009C45E6">
        <w:rPr>
          <w:u w:val="single"/>
          <w:lang w:val="en-US"/>
        </w:rPr>
        <w:t>3.2</w:t>
      </w:r>
      <w:r w:rsidRPr="00656A8E">
        <w:rPr>
          <w:u w:val="single"/>
          <w:lang w:val="en-US"/>
        </w:rPr>
        <w:t xml:space="preserve"> (</w:t>
      </w:r>
      <w:r w:rsidRPr="00656A8E">
        <w:rPr>
          <w:i/>
          <w:u w:val="single"/>
          <w:lang w:val="en-US"/>
        </w:rPr>
        <w:t>Procurement Schedule</w:t>
      </w:r>
      <w:r w:rsidRPr="00656A8E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37E30A0" w14:textId="57C9AB62" w:rsidR="009311C6" w:rsidRDefault="009311C6" w:rsidP="009311C6">
      <w:pPr>
        <w:pStyle w:val="NormalAshurst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>Submit this form in English (United States), in searchable PDF and in Microsoft Word file format.</w:t>
      </w:r>
    </w:p>
    <w:p w14:paraId="4816EE22" w14:textId="77777777" w:rsidR="00997745" w:rsidRDefault="00997745" w:rsidP="00997745">
      <w:pPr>
        <w:spacing w:before="240"/>
        <w:jc w:val="center"/>
        <w:rPr>
          <w:sz w:val="22"/>
          <w:lang w:val="en-US"/>
        </w:rPr>
      </w:pPr>
      <w:r w:rsidRPr="003533FF">
        <w:rPr>
          <w:sz w:val="22"/>
          <w:lang w:val="en-US"/>
        </w:rPr>
        <w:t>[THE REST OF THIS PAGE IS INTENTIONALLY LEFT BLANK]</w:t>
      </w:r>
    </w:p>
    <w:p w14:paraId="34DFCA1A" w14:textId="77777777" w:rsidR="00997745" w:rsidRDefault="00997745" w:rsidP="00997745">
      <w:pPr>
        <w:spacing w:before="240"/>
        <w:jc w:val="center"/>
        <w:rPr>
          <w:sz w:val="22"/>
          <w:lang w:val="en-US"/>
        </w:rPr>
      </w:pPr>
    </w:p>
    <w:p w14:paraId="142DF61D" w14:textId="77777777" w:rsidR="00997745" w:rsidRDefault="00997745" w:rsidP="00997745">
      <w:pPr>
        <w:spacing w:before="240"/>
        <w:jc w:val="center"/>
        <w:rPr>
          <w:sz w:val="22"/>
          <w:lang w:val="en-US"/>
        </w:rPr>
        <w:sectPr w:rsidR="00997745" w:rsidSect="0085148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440" w:bottom="1440" w:left="1440" w:header="510" w:footer="340" w:gutter="0"/>
          <w:pgNumType w:start="1"/>
          <w:cols w:space="720"/>
          <w:docGrid w:linePitch="272"/>
        </w:sectPr>
      </w:pPr>
    </w:p>
    <w:p w14:paraId="587D0B8F" w14:textId="77777777" w:rsidR="009311C6" w:rsidRPr="00205903" w:rsidRDefault="009311C6" w:rsidP="009311C6">
      <w:pPr>
        <w:pStyle w:val="NormalAshurst"/>
        <w:rPr>
          <w:lang w:val="en-US"/>
        </w:rPr>
      </w:pPr>
    </w:p>
    <w:tbl>
      <w:tblPr>
        <w:tblStyle w:val="AshurstPlainGrid"/>
        <w:tblW w:w="0" w:type="auto"/>
        <w:tblLook w:val="04A0" w:firstRow="1" w:lastRow="0" w:firstColumn="1" w:lastColumn="0" w:noHBand="0" w:noVBand="1"/>
      </w:tblPr>
      <w:tblGrid>
        <w:gridCol w:w="3261"/>
        <w:gridCol w:w="5103"/>
      </w:tblGrid>
      <w:tr w:rsidR="009311C6" w:rsidRPr="009311C6" w14:paraId="197F7C7E" w14:textId="77777777" w:rsidTr="009311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6220F251" w14:textId="77777777" w:rsidR="009311C6" w:rsidRPr="009311C6" w:rsidRDefault="009311C6" w:rsidP="005F555F">
            <w:pPr>
              <w:pStyle w:val="NormalAshurst"/>
              <w:rPr>
                <w:b/>
                <w:bCs/>
                <w:lang w:val="en-US"/>
              </w:rPr>
            </w:pPr>
            <w:r w:rsidRPr="009311C6">
              <w:rPr>
                <w:b/>
                <w:bCs/>
                <w:lang w:val="en-US"/>
              </w:rPr>
              <w:t>NAME OF RESPONDENT:</w:t>
            </w:r>
          </w:p>
        </w:tc>
        <w:tc>
          <w:tcPr>
            <w:tcW w:w="5103" w:type="dxa"/>
          </w:tcPr>
          <w:p w14:paraId="24FD0397" w14:textId="77777777" w:rsidR="009311C6" w:rsidRPr="009311C6" w:rsidRDefault="009311C6" w:rsidP="005F555F">
            <w:pPr>
              <w:pStyle w:val="NormalAshur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_____________________________________</w:t>
            </w:r>
          </w:p>
        </w:tc>
      </w:tr>
      <w:tr w:rsidR="009311C6" w:rsidRPr="009311C6" w14:paraId="47D77AB2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4AD7AFEF" w14:textId="187198DD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4F854C93" w14:textId="38AECB93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Address:______________________________</w:t>
            </w:r>
          </w:p>
        </w:tc>
      </w:tr>
      <w:tr w:rsidR="009311C6" w:rsidRPr="009311C6" w14:paraId="493276EB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8AC998" w14:textId="59020437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57649845" w14:textId="24C491A2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Telephone Number:_____________________</w:t>
            </w:r>
          </w:p>
        </w:tc>
      </w:tr>
      <w:tr w:rsidR="009311C6" w:rsidRPr="009311C6" w14:paraId="66151E0C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08E5C5" w14:textId="3D689915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60638C95" w14:textId="2413B56A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E-mail Address:________________________</w:t>
            </w:r>
          </w:p>
        </w:tc>
      </w:tr>
    </w:tbl>
    <w:p w14:paraId="631D32F3" w14:textId="77777777" w:rsidR="009311C6" w:rsidRPr="009311C6" w:rsidRDefault="009311C6" w:rsidP="009311C6">
      <w:pPr>
        <w:pStyle w:val="NormalAshurst"/>
      </w:pP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929"/>
        <w:gridCol w:w="2474"/>
        <w:gridCol w:w="4481"/>
        <w:gridCol w:w="5066"/>
      </w:tblGrid>
      <w:tr w:rsidR="00A479B1" w:rsidRPr="004C77E8" w14:paraId="7D0696AD" w14:textId="77777777" w:rsidTr="00A479B1">
        <w:tc>
          <w:tcPr>
            <w:tcW w:w="967" w:type="dxa"/>
            <w:shd w:val="clear" w:color="auto" w:fill="BFBFBF"/>
          </w:tcPr>
          <w:p w14:paraId="0CA1823D" w14:textId="777777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No.</w:t>
            </w:r>
          </w:p>
        </w:tc>
        <w:tc>
          <w:tcPr>
            <w:tcW w:w="2628" w:type="dxa"/>
            <w:shd w:val="clear" w:color="auto" w:fill="BFBFBF"/>
          </w:tcPr>
          <w:p w14:paraId="53B9638D" w14:textId="2AAEC91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Section</w:t>
            </w:r>
            <w:r>
              <w:rPr>
                <w:b/>
                <w:bCs/>
                <w:lang w:val="en-US"/>
              </w:rPr>
              <w:t xml:space="preserve"> &amp; Page #</w:t>
            </w:r>
          </w:p>
        </w:tc>
        <w:tc>
          <w:tcPr>
            <w:tcW w:w="4872" w:type="dxa"/>
            <w:shd w:val="clear" w:color="auto" w:fill="BFBFBF"/>
          </w:tcPr>
          <w:p w14:paraId="25BF7701" w14:textId="74A2B6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Issue</w:t>
            </w:r>
          </w:p>
        </w:tc>
        <w:tc>
          <w:tcPr>
            <w:tcW w:w="5478" w:type="dxa"/>
            <w:shd w:val="clear" w:color="auto" w:fill="BFBFBF"/>
          </w:tcPr>
          <w:p w14:paraId="0A2D0ADE" w14:textId="38A825D0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Question / Reason for RFQ Question</w:t>
            </w:r>
          </w:p>
        </w:tc>
      </w:tr>
      <w:tr w:rsidR="00A479B1" w:rsidRPr="009311C6" w14:paraId="56C15B1E" w14:textId="77777777" w:rsidTr="00A479B1">
        <w:tc>
          <w:tcPr>
            <w:tcW w:w="967" w:type="dxa"/>
          </w:tcPr>
          <w:p w14:paraId="00CF5540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6060D4E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F9EDDDF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DD45B59" w14:textId="3D451E0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18F3CD8" w14:textId="77777777" w:rsidTr="00A479B1">
        <w:tc>
          <w:tcPr>
            <w:tcW w:w="967" w:type="dxa"/>
          </w:tcPr>
          <w:p w14:paraId="52D17C6B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70C2B317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7AE24BD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85D6241" w14:textId="2CB2853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7B6E7E8A" w14:textId="77777777" w:rsidTr="00A479B1">
        <w:tc>
          <w:tcPr>
            <w:tcW w:w="967" w:type="dxa"/>
          </w:tcPr>
          <w:p w14:paraId="5F1DED3A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42CDDB94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BE2498A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6E6D8AB0" w14:textId="4EC44D9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597B3C23" w14:textId="77777777" w:rsidTr="00A479B1">
        <w:tc>
          <w:tcPr>
            <w:tcW w:w="967" w:type="dxa"/>
          </w:tcPr>
          <w:p w14:paraId="58F97708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58A82655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D1151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45D3629F" w14:textId="132C143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CA059E4" w14:textId="77777777" w:rsidTr="00A479B1">
        <w:tc>
          <w:tcPr>
            <w:tcW w:w="967" w:type="dxa"/>
          </w:tcPr>
          <w:p w14:paraId="67BEE467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28D802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3D516822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01E801F9" w14:textId="3C73B0C6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430945">
      <w:pPr>
        <w:pStyle w:val="NormalAshurst"/>
        <w:jc w:val="center"/>
        <w:rPr>
          <w:lang w:val="en-US"/>
        </w:rPr>
      </w:pPr>
    </w:p>
    <w:sectPr w:rsidR="009A4548" w:rsidRPr="00205903" w:rsidSect="0085148F">
      <w:footerReference w:type="default" r:id="rId15"/>
      <w:pgSz w:w="15840" w:h="12240" w:orient="landscape" w:code="1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F683" w14:textId="77777777" w:rsidR="00796A12" w:rsidRPr="00312035" w:rsidRDefault="00796A12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7B4EFB25" w14:textId="77777777" w:rsidR="00796A12" w:rsidRPr="00312035" w:rsidRDefault="00796A12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16718224" w14:textId="77777777" w:rsidR="00796A12" w:rsidRPr="00312035" w:rsidRDefault="00796A12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7433BAFB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7"/>
      <w:gridCol w:w="1294"/>
      <w:gridCol w:w="3959"/>
    </w:tblGrid>
    <w:tr w:rsidR="00F1183E" w:rsidRPr="00822BDC" w14:paraId="3097F75D" w14:textId="77777777" w:rsidTr="0085148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691" w:type="pct"/>
        </w:tcPr>
        <w:p w14:paraId="39EC9F02" w14:textId="2C0CEC32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430945">
            <w:rPr>
              <w:sz w:val="18"/>
              <w:szCs w:val="18"/>
            </w:rPr>
            <w:t>A-1</w:t>
          </w:r>
        </w:p>
      </w:tc>
      <w:tc>
        <w:tcPr>
          <w:tcW w:w="2115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85148F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691" w:type="pct"/>
        </w:tcPr>
        <w:p w14:paraId="0DF79018" w14:textId="0F3E2122" w:rsidR="00F1183E" w:rsidRPr="00822BDC" w:rsidRDefault="00997745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Instructions</w:t>
          </w:r>
        </w:p>
      </w:tc>
      <w:tc>
        <w:tcPr>
          <w:tcW w:w="2115" w:type="pct"/>
        </w:tcPr>
        <w:p w14:paraId="6D5FB046" w14:textId="23948C7D" w:rsidR="00F1183E" w:rsidRPr="00822BDC" w:rsidRDefault="00A66374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B28E4">
            <w:rPr>
              <w:sz w:val="18"/>
              <w:szCs w:val="18"/>
            </w:rPr>
            <w:t>Addend</w:t>
          </w:r>
          <w:r>
            <w:rPr>
              <w:sz w:val="18"/>
              <w:szCs w:val="18"/>
            </w:rPr>
            <w:t>um</w:t>
          </w:r>
          <w:r w:rsidRPr="007B28E4">
            <w:rPr>
              <w:sz w:val="18"/>
              <w:szCs w:val="18"/>
            </w:rPr>
            <w:t xml:space="preserve"> No. </w:t>
          </w:r>
          <w:r w:rsidR="00997745">
            <w:rPr>
              <w:sz w:val="18"/>
              <w:szCs w:val="18"/>
            </w:rPr>
            <w:t>2</w:t>
          </w:r>
          <w:r w:rsidRPr="007B28E4">
            <w:rPr>
              <w:sz w:val="18"/>
              <w:szCs w:val="18"/>
            </w:rPr>
            <w:t xml:space="preserve">: Issued </w:t>
          </w:r>
          <w:r w:rsidR="00997745">
            <w:rPr>
              <w:sz w:val="18"/>
              <w:szCs w:val="18"/>
            </w:rPr>
            <w:t>November</w:t>
          </w:r>
          <w:r w:rsidRPr="007B28E4">
            <w:rPr>
              <w:sz w:val="18"/>
              <w:szCs w:val="18"/>
            </w:rPr>
            <w:t xml:space="preserve"> </w:t>
          </w:r>
          <w:r w:rsidR="00997745">
            <w:rPr>
              <w:sz w:val="18"/>
              <w:szCs w:val="18"/>
            </w:rPr>
            <w:t>14</w:t>
          </w:r>
          <w:r w:rsidRPr="007B28E4">
            <w:rPr>
              <w:sz w:val="18"/>
              <w:szCs w:val="18"/>
            </w:rPr>
            <w:t>, 2025</w:t>
          </w:r>
        </w:p>
      </w:tc>
    </w:tr>
    <w:tr w:rsidR="00F1183E" w:rsidRPr="00822BDC" w14:paraId="0336F2A1" w14:textId="77777777" w:rsidTr="0085148F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691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115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464F34D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7"/>
      <w:gridCol w:w="1494"/>
      <w:gridCol w:w="3759"/>
    </w:tblGrid>
    <w:tr w:rsidR="00997745" w:rsidRPr="00822BDC" w14:paraId="108BFDB6" w14:textId="77777777" w:rsidTr="0085148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2654D1E0" w14:textId="77777777" w:rsidR="00997745" w:rsidRPr="00822BDC" w:rsidRDefault="00997745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98" w:type="pct"/>
        </w:tcPr>
        <w:p w14:paraId="1F044E2D" w14:textId="77777777" w:rsidR="00997745" w:rsidRPr="00822BDC" w:rsidRDefault="00997745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A-1</w:t>
          </w:r>
        </w:p>
      </w:tc>
      <w:tc>
        <w:tcPr>
          <w:tcW w:w="2008" w:type="pct"/>
        </w:tcPr>
        <w:p w14:paraId="0337D8FC" w14:textId="77777777" w:rsidR="00997745" w:rsidRPr="00822BDC" w:rsidRDefault="00997745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997745" w:rsidRPr="00822BDC" w14:paraId="3513BD5B" w14:textId="77777777" w:rsidTr="0085148F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6590F181" w14:textId="77777777" w:rsidR="00997745" w:rsidRPr="00822BDC" w:rsidRDefault="00997745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98" w:type="pct"/>
        </w:tcPr>
        <w:p w14:paraId="048DD029" w14:textId="77777777" w:rsidR="00997745" w:rsidRPr="00822BDC" w:rsidRDefault="00997745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08" w:type="pct"/>
        </w:tcPr>
        <w:p w14:paraId="4F7776C2" w14:textId="77777777" w:rsidR="00997745" w:rsidRPr="00822BDC" w:rsidRDefault="00997745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7B28E4">
            <w:rPr>
              <w:sz w:val="18"/>
              <w:szCs w:val="18"/>
            </w:rPr>
            <w:t>Addend</w:t>
          </w:r>
          <w:r>
            <w:rPr>
              <w:sz w:val="18"/>
              <w:szCs w:val="18"/>
            </w:rPr>
            <w:t>um</w:t>
          </w:r>
          <w:r w:rsidRPr="007B28E4">
            <w:rPr>
              <w:sz w:val="18"/>
              <w:szCs w:val="18"/>
            </w:rPr>
            <w:t xml:space="preserve"> No. </w:t>
          </w:r>
          <w:r>
            <w:rPr>
              <w:sz w:val="18"/>
              <w:szCs w:val="18"/>
            </w:rPr>
            <w:t>2</w:t>
          </w:r>
          <w:r w:rsidRPr="007B28E4">
            <w:rPr>
              <w:sz w:val="18"/>
              <w:szCs w:val="18"/>
            </w:rPr>
            <w:t xml:space="preserve">: Issued </w:t>
          </w:r>
          <w:r>
            <w:rPr>
              <w:sz w:val="18"/>
              <w:szCs w:val="18"/>
            </w:rPr>
            <w:t>November</w:t>
          </w:r>
          <w:r w:rsidRPr="007B28E4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14</w:t>
          </w:r>
          <w:r w:rsidRPr="007B28E4">
            <w:rPr>
              <w:sz w:val="18"/>
              <w:szCs w:val="18"/>
            </w:rPr>
            <w:t>, 2025</w:t>
          </w:r>
        </w:p>
      </w:tc>
    </w:tr>
    <w:tr w:rsidR="00997745" w:rsidRPr="00822BDC" w14:paraId="7BD186FD" w14:textId="77777777" w:rsidTr="0085148F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1540D78" w14:textId="77777777" w:rsidR="00997745" w:rsidRPr="00822BDC" w:rsidRDefault="00997745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798" w:type="pct"/>
        </w:tcPr>
        <w:p w14:paraId="2095A464" w14:textId="77777777" w:rsidR="00997745" w:rsidRPr="00822BDC" w:rsidRDefault="00997745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08" w:type="pct"/>
        </w:tcPr>
        <w:p w14:paraId="27D0441B" w14:textId="77777777" w:rsidR="00997745" w:rsidRPr="00822BDC" w:rsidRDefault="00997745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034872E" w14:textId="77777777" w:rsidR="00997745" w:rsidRPr="00312035" w:rsidRDefault="00997745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378B2" w14:textId="77777777" w:rsidR="00796A12" w:rsidRPr="001401F4" w:rsidRDefault="00796A12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24A14CDA" w14:textId="77777777" w:rsidR="00796A12" w:rsidRPr="001401F4" w:rsidRDefault="00796A12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46305DCC" w14:textId="77777777" w:rsidR="00796A12" w:rsidRPr="00312035" w:rsidRDefault="00796A12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5E19" w14:textId="77777777" w:rsidR="0085148F" w:rsidRDefault="00851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8B73" w14:textId="77777777" w:rsidR="0085148F" w:rsidRDefault="008514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75D3" w14:textId="77777777" w:rsidR="0085148F" w:rsidRDefault="00851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2DD0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5868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07E20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4BC0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0945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6267C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1A5C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4C02"/>
    <w:rsid w:val="00655431"/>
    <w:rsid w:val="00656A8E"/>
    <w:rsid w:val="00657749"/>
    <w:rsid w:val="00657984"/>
    <w:rsid w:val="006579C5"/>
    <w:rsid w:val="0066262B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6A12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6F65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48F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24F1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71E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97745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45E6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6374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3D9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6C67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0F87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5F5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67BEB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553B0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997745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EFB7A8860F0439E54F913B7020D87" ma:contentTypeVersion="14" ma:contentTypeDescription="Create a new document." ma:contentTypeScope="" ma:versionID="2d1fe4c2b411aa84b1c17687b272e342">
  <xsd:schema xmlns:xsd="http://www.w3.org/2001/XMLSchema" xmlns:xs="http://www.w3.org/2001/XMLSchema" xmlns:p="http://schemas.microsoft.com/office/2006/metadata/properties" xmlns:ns2="a3cd65eb-3b29-4773-b211-4afbfd4fd0fa" xmlns:ns3="ec40da67-c4dd-486c-a777-d207f69c20d0" targetNamespace="http://schemas.microsoft.com/office/2006/metadata/properties" ma:root="true" ma:fieldsID="a517045f493a35d17821e2ccaa8e4157" ns2:_="" ns3:_="">
    <xsd:import namespace="a3cd65eb-3b29-4773-b211-4afbfd4fd0fa"/>
    <xsd:import namespace="ec40da67-c4dd-486c-a777-d207f69c2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Ref_x002e_No_x002e_" minOccurs="0"/>
                <xsd:element ref="ns2:Date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d65eb-3b29-4773-b211-4afbfd4fd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Ref_x002e_No_x002e_" ma:index="20" nillable="true" ma:displayName="Ref. No." ma:format="Dropdown" ma:internalName="Ref_x002e_No_x002e_" ma:percentage="FALSE">
      <xsd:simpleType>
        <xsd:restriction base="dms:Number"/>
      </xsd:simpleType>
    </xsd:element>
    <xsd:element name="DateTime" ma:index="21" nillable="true" ma:displayName="Date &amp; Time" ma:format="DateOnly" ma:internalName="Date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0da67-c4dd-486c-a777-d207f69c20d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c7beb-96c7-44a4-96fc-b3900eac0452}" ma:internalName="TaxCatchAll" ma:showField="CatchAllData" ma:web="ec40da67-c4dd-486c-a777-d207f69c2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a3cd65eb-3b29-4773-b211-4afbfd4fd0fa" xsi:nil="true"/>
    <Ref_x002e_No_x002e_ xmlns="a3cd65eb-3b29-4773-b211-4afbfd4fd0fa" xsi:nil="true"/>
    <TaxCatchAll xmlns="ec40da67-c4dd-486c-a777-d207f69c20d0" xsi:nil="true"/>
    <lcf76f155ced4ddcb4097134ff3c332f xmlns="a3cd65eb-3b29-4773-b211-4afbfd4fd0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3.xml><?xml version="1.0" encoding="utf-8"?>
<ds:datastoreItem xmlns:ds="http://schemas.openxmlformats.org/officeDocument/2006/customXml" ds:itemID="{8A17A51D-EF66-4530-95D7-2865C4AE701D}"/>
</file>

<file path=customXml/itemProps4.xml><?xml version="1.0" encoding="utf-8"?>
<ds:datastoreItem xmlns:ds="http://schemas.openxmlformats.org/officeDocument/2006/customXml" ds:itemID="{751DF899-5C85-463D-ADF1-C62F7AB7F8BC}"/>
</file>

<file path=customXml/itemProps5.xml><?xml version="1.0" encoding="utf-8"?>
<ds:datastoreItem xmlns:ds="http://schemas.openxmlformats.org/officeDocument/2006/customXml" ds:itemID="{CC3BDD2D-0BD2-4837-BA7E-7136F4B1BC4E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2</Pages>
  <Words>89</Words>
  <Characters>510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</cp:lastModifiedBy>
  <cp:revision>11</cp:revision>
  <cp:lastPrinted>2025-08-07T21:51:00Z</cp:lastPrinted>
  <dcterms:created xsi:type="dcterms:W3CDTF">2025-08-14T22:14:00Z</dcterms:created>
  <dcterms:modified xsi:type="dcterms:W3CDTF">2025-11-13T20:57:00Z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2025-10-10T18:21:28Z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8449a662-fcc6-46c6-b976-432c55e37ebe</vt:lpwstr>
  </property>
  <property fmtid="{D5CDD505-2E9C-101B-9397-08002B2CF9AE}" pid="31" name="MSIP_Label_1ebcac49-0f25-4518-ae1e-999dfc5af7c9_ContentBits">
    <vt:lpwstr>0</vt:lpwstr>
  </property>
  <property fmtid="{D5CDD505-2E9C-101B-9397-08002B2CF9AE}" pid="32" name="ContentTypeId">
    <vt:lpwstr>0x010100D91EFB7A8860F0439E54F913B7020D87</vt:lpwstr>
  </property>
</Properties>
</file>